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5071F" w14:textId="77777777" w:rsidR="001F5697" w:rsidRDefault="001F5697" w:rsidP="001F56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OLDEMAN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38EF773" w14:textId="77777777" w:rsidR="001F5697" w:rsidRDefault="001F5697" w:rsidP="001F56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Norwich. Yeoman.</w:t>
      </w:r>
    </w:p>
    <w:p w14:paraId="1EB79952" w14:textId="77777777" w:rsidR="001F5697" w:rsidRDefault="001F5697" w:rsidP="001F56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481AE84" w14:textId="77777777" w:rsidR="001F5697" w:rsidRDefault="001F5697" w:rsidP="001F56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E10BB9E" w14:textId="77777777" w:rsidR="001F5697" w:rsidRDefault="001F5697" w:rsidP="001F56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Cecilia(q.v.).</w:t>
      </w:r>
    </w:p>
    <w:p w14:paraId="62FA890B" w14:textId="77777777" w:rsidR="001F5697" w:rsidRDefault="001F5697" w:rsidP="001F56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0685385" w14:textId="77777777" w:rsidR="001F5697" w:rsidRDefault="001F5697" w:rsidP="001F56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D58FE10" w14:textId="77777777" w:rsidR="001F5697" w:rsidRDefault="001F5697" w:rsidP="001F56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A17A977" w14:textId="77777777" w:rsidR="001F5697" w:rsidRDefault="001F5697" w:rsidP="001F56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Kibbell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and detinue against them,</w:t>
      </w:r>
    </w:p>
    <w:p w14:paraId="58CD2B99" w14:textId="77777777" w:rsidR="001F5697" w:rsidRDefault="001F5697" w:rsidP="001F56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Rede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Felmingham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Norfolk(q.v.), and Matthew Hubbert of</w:t>
      </w:r>
    </w:p>
    <w:p w14:paraId="520E5F9A" w14:textId="77777777" w:rsidR="001F5697" w:rsidRDefault="001F5697" w:rsidP="001F56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London, goldsmith(q.v.).   (ibid.)</w:t>
      </w:r>
    </w:p>
    <w:p w14:paraId="0C767AAE" w14:textId="77777777" w:rsidR="001F5697" w:rsidRDefault="001F5697" w:rsidP="001F56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4D0F9F" w14:textId="77777777" w:rsidR="001F5697" w:rsidRDefault="001F5697" w:rsidP="001F56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5D1941" w14:textId="77777777" w:rsidR="001F5697" w:rsidRDefault="001F5697" w:rsidP="001F56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 May 2021</w:t>
      </w:r>
    </w:p>
    <w:p w14:paraId="72C6DC6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24AE2" w14:textId="77777777" w:rsidR="001F5697" w:rsidRDefault="001F5697" w:rsidP="009139A6">
      <w:r>
        <w:separator/>
      </w:r>
    </w:p>
  </w:endnote>
  <w:endnote w:type="continuationSeparator" w:id="0">
    <w:p w14:paraId="2465F443" w14:textId="77777777" w:rsidR="001F5697" w:rsidRDefault="001F56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86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528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C84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1A47F" w14:textId="77777777" w:rsidR="001F5697" w:rsidRDefault="001F5697" w:rsidP="009139A6">
      <w:r>
        <w:separator/>
      </w:r>
    </w:p>
  </w:footnote>
  <w:footnote w:type="continuationSeparator" w:id="0">
    <w:p w14:paraId="25BBD2CE" w14:textId="77777777" w:rsidR="001F5697" w:rsidRDefault="001F56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FD6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3FF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E80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97"/>
    <w:rsid w:val="000666E0"/>
    <w:rsid w:val="001F569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6F78E"/>
  <w15:chartTrackingRefBased/>
  <w15:docId w15:val="{CE6BEDB6-685E-4AFB-874D-DD0EE39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F56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2021-06-06T09:17:00Z</dcterms:created>
  <dcterms:modified xsi:type="dcterms:W3CDTF">2021-06-06T09:17:00Z</dcterms:modified>
</cp:coreProperties>
</file>